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9119A" w14:textId="77777777" w:rsidR="00C44B8B" w:rsidRPr="003638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638C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638C2" w:rsidRPr="003638C2" w14:paraId="5519119D" w14:textId="77777777" w:rsidTr="001B66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D14B47" w:rsidRPr="003638C2" w:rsidRDefault="00D14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38C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0F86" w14:textId="4C79A506" w:rsidR="00D14B47" w:rsidRPr="003638C2" w:rsidRDefault="00A52EC0" w:rsidP="005F7FB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2EC0">
              <w:rPr>
                <w:b/>
                <w:sz w:val="26"/>
                <w:szCs w:val="26"/>
              </w:rPr>
              <w:t>202А_317</w:t>
            </w:r>
          </w:p>
        </w:tc>
      </w:tr>
      <w:tr w:rsidR="003638C2" w:rsidRPr="003638C2" w14:paraId="551911A0" w14:textId="77777777" w:rsidTr="001B66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D14B47" w:rsidRPr="003638C2" w:rsidRDefault="00D14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38C2">
              <w:rPr>
                <w:b/>
                <w:sz w:val="26"/>
                <w:szCs w:val="26"/>
              </w:rPr>
              <w:t xml:space="preserve">Номер материала </w:t>
            </w:r>
            <w:r w:rsidRPr="003638C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30D6" w14:textId="47463E4B" w:rsidR="00D14B47" w:rsidRPr="003638C2" w:rsidRDefault="005F7FBC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7FBC">
              <w:rPr>
                <w:b/>
                <w:sz w:val="26"/>
                <w:szCs w:val="26"/>
              </w:rPr>
              <w:t>2230600</w:t>
            </w:r>
          </w:p>
        </w:tc>
      </w:tr>
    </w:tbl>
    <w:p w14:paraId="3663EFB8" w14:textId="77777777" w:rsidR="00922193" w:rsidRPr="00E477C5" w:rsidRDefault="00922193" w:rsidP="00922193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32F038B7" w14:textId="77777777" w:rsidR="00922193" w:rsidRPr="00E477C5" w:rsidRDefault="00922193" w:rsidP="00922193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44BC9A46" w14:textId="77777777" w:rsidR="00922193" w:rsidRPr="00E477C5" w:rsidRDefault="00922193" w:rsidP="00922193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12774873" w14:textId="77777777" w:rsidR="00922193" w:rsidRPr="00E477C5" w:rsidRDefault="00922193" w:rsidP="0092219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05230F2A" w14:textId="77777777" w:rsidR="00922193" w:rsidRPr="00E477C5" w:rsidRDefault="00922193" w:rsidP="00922193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551911A6" w14:textId="77777777" w:rsidR="00C44B8B" w:rsidRPr="003638C2" w:rsidRDefault="00C44B8B" w:rsidP="00C44B8B"/>
    <w:p w14:paraId="551911A7" w14:textId="77777777" w:rsidR="00C44B8B" w:rsidRPr="003638C2" w:rsidRDefault="00C44B8B" w:rsidP="00C44B8B">
      <w:bookmarkStart w:id="0" w:name="_GoBack"/>
      <w:bookmarkEnd w:id="0"/>
    </w:p>
    <w:p w14:paraId="551911A8" w14:textId="77777777" w:rsidR="00C44B8B" w:rsidRPr="003638C2" w:rsidRDefault="00C44B8B" w:rsidP="00C44B8B"/>
    <w:p w14:paraId="551911A9" w14:textId="77777777" w:rsidR="00C44B8B" w:rsidRPr="003638C2" w:rsidRDefault="00C44B8B" w:rsidP="00C44B8B">
      <w:pPr>
        <w:pStyle w:val="2"/>
        <w:numPr>
          <w:ilvl w:val="0"/>
          <w:numId w:val="0"/>
        </w:numPr>
        <w:spacing w:after="120"/>
      </w:pPr>
      <w:r w:rsidRPr="003638C2">
        <w:t>ТЕХНИЧЕСКОЕ ЗАДАНИЕ</w:t>
      </w:r>
    </w:p>
    <w:p w14:paraId="551911AA" w14:textId="71BCA567" w:rsidR="00A65683" w:rsidRPr="003638C2" w:rsidRDefault="004F6968" w:rsidP="00773399">
      <w:pPr>
        <w:ind w:firstLine="0"/>
        <w:jc w:val="center"/>
        <w:rPr>
          <w:b/>
          <w:sz w:val="26"/>
          <w:szCs w:val="26"/>
        </w:rPr>
      </w:pPr>
      <w:r w:rsidRPr="003638C2">
        <w:rPr>
          <w:b/>
          <w:sz w:val="26"/>
          <w:szCs w:val="26"/>
        </w:rPr>
        <w:t xml:space="preserve">на </w:t>
      </w:r>
      <w:r w:rsidR="00612811" w:rsidRPr="003638C2">
        <w:rPr>
          <w:b/>
          <w:sz w:val="26"/>
          <w:szCs w:val="26"/>
        </w:rPr>
        <w:t xml:space="preserve">поставку </w:t>
      </w:r>
    </w:p>
    <w:p w14:paraId="551911AB" w14:textId="7F3543F8" w:rsidR="00612811" w:rsidRPr="003638C2" w:rsidRDefault="00E01637" w:rsidP="00773399">
      <w:pPr>
        <w:ind w:firstLine="0"/>
        <w:jc w:val="center"/>
        <w:rPr>
          <w:sz w:val="24"/>
          <w:szCs w:val="24"/>
        </w:rPr>
      </w:pPr>
      <w:r w:rsidRPr="003638C2">
        <w:rPr>
          <w:b/>
          <w:sz w:val="26"/>
          <w:szCs w:val="26"/>
        </w:rPr>
        <w:t>Звено промежуточное ПТР-1</w:t>
      </w:r>
      <w:r w:rsidR="005F7FBC">
        <w:rPr>
          <w:b/>
          <w:sz w:val="26"/>
          <w:szCs w:val="26"/>
        </w:rPr>
        <w:t>0</w:t>
      </w:r>
      <w:r w:rsidRPr="003638C2">
        <w:rPr>
          <w:b/>
          <w:sz w:val="26"/>
          <w:szCs w:val="26"/>
        </w:rPr>
        <w:t>-1</w:t>
      </w:r>
      <w:r w:rsidR="005F7FBC">
        <w:rPr>
          <w:b/>
          <w:sz w:val="26"/>
          <w:szCs w:val="26"/>
        </w:rPr>
        <w:t>(или эквивалент)</w:t>
      </w:r>
      <w:r w:rsidR="009C0389" w:rsidRPr="003638C2">
        <w:rPr>
          <w:b/>
          <w:sz w:val="26"/>
          <w:szCs w:val="26"/>
        </w:rPr>
        <w:t>.</w:t>
      </w:r>
      <w:r w:rsidR="00232E4A" w:rsidRPr="003638C2">
        <w:rPr>
          <w:b/>
          <w:sz w:val="26"/>
          <w:szCs w:val="26"/>
        </w:rPr>
        <w:t xml:space="preserve"> </w:t>
      </w:r>
      <w:r w:rsidR="009C0389" w:rsidRPr="003638C2">
        <w:rPr>
          <w:b/>
          <w:sz w:val="26"/>
          <w:szCs w:val="26"/>
        </w:rPr>
        <w:t>Лот №</w:t>
      </w:r>
      <w:r w:rsidR="00AA670B" w:rsidRPr="003638C2">
        <w:rPr>
          <w:b/>
          <w:sz w:val="26"/>
          <w:szCs w:val="26"/>
        </w:rPr>
        <w:t xml:space="preserve"> </w:t>
      </w:r>
      <w:r w:rsidR="00AA670B" w:rsidRPr="003638C2">
        <w:rPr>
          <w:b/>
          <w:sz w:val="26"/>
          <w:szCs w:val="26"/>
          <w:u w:val="single"/>
        </w:rPr>
        <w:t>202</w:t>
      </w:r>
      <w:r w:rsidR="00AA670B" w:rsidRPr="003638C2">
        <w:rPr>
          <w:b/>
          <w:sz w:val="26"/>
          <w:szCs w:val="26"/>
          <w:u w:val="single"/>
          <w:lang w:val="en-US"/>
        </w:rPr>
        <w:t>A</w:t>
      </w:r>
    </w:p>
    <w:p w14:paraId="551911AC" w14:textId="77777777" w:rsidR="00020DD3" w:rsidRPr="003638C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07DFAA4" w14:textId="77777777" w:rsidR="00A52EC0" w:rsidRPr="004E3682" w:rsidRDefault="00A52EC0" w:rsidP="00A52EC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3682">
        <w:rPr>
          <w:b/>
          <w:bCs/>
          <w:sz w:val="26"/>
          <w:szCs w:val="26"/>
        </w:rPr>
        <w:t>Технические требования к продукции.</w:t>
      </w:r>
    </w:p>
    <w:p w14:paraId="0C0558AC" w14:textId="77777777" w:rsidR="00A52EC0" w:rsidRPr="009E4426" w:rsidRDefault="00A52EC0" w:rsidP="00A52EC0">
      <w:pPr>
        <w:tabs>
          <w:tab w:val="left" w:pos="1134"/>
        </w:tabs>
        <w:ind w:firstLine="0"/>
        <w:rPr>
          <w:sz w:val="24"/>
          <w:szCs w:val="24"/>
        </w:rPr>
      </w:pPr>
      <w:r w:rsidRPr="009E4426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551911AF" w14:textId="77777777" w:rsidR="00A305DC" w:rsidRPr="003638C2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1174B10" w14:textId="77777777" w:rsidR="00C22E57" w:rsidRPr="003638C2" w:rsidRDefault="00C22E57" w:rsidP="00A7060D">
      <w:pPr>
        <w:ind w:firstLine="0"/>
        <w:jc w:val="left"/>
        <w:rPr>
          <w:vanish/>
          <w:sz w:val="24"/>
          <w:szCs w:val="24"/>
        </w:rPr>
      </w:pPr>
    </w:p>
    <w:tbl>
      <w:tblPr>
        <w:tblpPr w:leftFromText="180" w:rightFromText="180" w:vertAnchor="text" w:tblpX="10504" w:tblpY="-1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3638C2" w:rsidRPr="003638C2" w14:paraId="39D75B9F" w14:textId="77777777" w:rsidTr="00C22E57">
        <w:trPr>
          <w:trHeight w:val="1230"/>
          <w:hidden/>
        </w:trPr>
        <w:tc>
          <w:tcPr>
            <w:tcW w:w="324" w:type="dxa"/>
          </w:tcPr>
          <w:p w14:paraId="656DA171" w14:textId="77777777" w:rsidR="00C22E57" w:rsidRPr="003638C2" w:rsidRDefault="00C22E57" w:rsidP="00C22E57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</w:tc>
      </w:tr>
    </w:tbl>
    <w:p w14:paraId="551911B1" w14:textId="04BFF190" w:rsidR="00A7060D" w:rsidRPr="003638C2" w:rsidRDefault="005F7FBC" w:rsidP="00753B0B">
      <w:pPr>
        <w:ind w:firstLine="0"/>
        <w:jc w:val="center"/>
        <w:rPr>
          <w:sz w:val="24"/>
          <w:szCs w:val="24"/>
        </w:rPr>
      </w:pPr>
      <w:r w:rsidRPr="005F7FBC">
        <w:rPr>
          <w:noProof/>
          <w:sz w:val="24"/>
          <w:szCs w:val="24"/>
        </w:rPr>
        <w:drawing>
          <wp:inline distT="0" distB="0" distL="0" distR="0" wp14:anchorId="3ADFAD0C" wp14:editId="0B02C804">
            <wp:extent cx="5713095" cy="1272540"/>
            <wp:effectExtent l="0" t="0" r="1905" b="3810"/>
            <wp:docPr id="1" name="Рисунок 1" descr="C:\Users\kukushkin.mv\Pictures\1444-600-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kushkin.mv\Pictures\1444-600-9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95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CD276" w14:textId="77777777" w:rsidR="00753B0B" w:rsidRPr="003638C2" w:rsidRDefault="00753B0B" w:rsidP="00753B0B">
      <w:pPr>
        <w:ind w:firstLine="0"/>
        <w:jc w:val="center"/>
        <w:rPr>
          <w:sz w:val="24"/>
          <w:szCs w:val="24"/>
        </w:rPr>
      </w:pPr>
    </w:p>
    <w:tbl>
      <w:tblPr>
        <w:tblW w:w="106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2"/>
        <w:gridCol w:w="646"/>
        <w:gridCol w:w="665"/>
        <w:gridCol w:w="646"/>
        <w:gridCol w:w="674"/>
        <w:gridCol w:w="599"/>
        <w:gridCol w:w="646"/>
        <w:gridCol w:w="920"/>
        <w:gridCol w:w="967"/>
        <w:gridCol w:w="1421"/>
        <w:gridCol w:w="955"/>
      </w:tblGrid>
      <w:tr w:rsidR="005F7FBC" w:rsidRPr="005F7FBC" w14:paraId="3913E2E2" w14:textId="77777777" w:rsidTr="005F7FBC">
        <w:tc>
          <w:tcPr>
            <w:tcW w:w="0" w:type="auto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3A93E162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Марка промежуточного звена</w:t>
            </w:r>
          </w:p>
        </w:tc>
        <w:tc>
          <w:tcPr>
            <w:tcW w:w="0" w:type="auto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563A43E4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d,мм</w:t>
            </w:r>
          </w:p>
        </w:tc>
        <w:tc>
          <w:tcPr>
            <w:tcW w:w="0" w:type="auto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144B731F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B,мм</w:t>
            </w:r>
          </w:p>
        </w:tc>
        <w:tc>
          <w:tcPr>
            <w:tcW w:w="0" w:type="auto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2D8C3851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b,мм</w:t>
            </w:r>
          </w:p>
        </w:tc>
        <w:tc>
          <w:tcPr>
            <w:tcW w:w="0" w:type="auto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77593CE9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H,мм</w:t>
            </w:r>
          </w:p>
        </w:tc>
        <w:tc>
          <w:tcPr>
            <w:tcW w:w="0" w:type="auto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3582AD68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I,мм</w:t>
            </w:r>
          </w:p>
        </w:tc>
        <w:tc>
          <w:tcPr>
            <w:tcW w:w="0" w:type="auto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714344DF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L,мм</w:t>
            </w:r>
          </w:p>
        </w:tc>
        <w:tc>
          <w:tcPr>
            <w:tcW w:w="0" w:type="auto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3CB613E6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Lmin,мм</w:t>
            </w:r>
          </w:p>
        </w:tc>
        <w:tc>
          <w:tcPr>
            <w:tcW w:w="0" w:type="auto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3026462F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Lmax,мм</w:t>
            </w:r>
          </w:p>
        </w:tc>
        <w:tc>
          <w:tcPr>
            <w:tcW w:w="1418" w:type="dxa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475F3491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Разрушающая нагрузка, кН</w:t>
            </w:r>
          </w:p>
        </w:tc>
        <w:tc>
          <w:tcPr>
            <w:tcW w:w="0" w:type="auto"/>
            <w:tcBorders>
              <w:top w:val="single" w:sz="6" w:space="0" w:color="93A3A2"/>
              <w:left w:val="single" w:sz="6" w:space="0" w:color="D0D1D3"/>
              <w:bottom w:val="single" w:sz="12" w:space="0" w:color="96A1A5"/>
              <w:right w:val="single" w:sz="6" w:space="0" w:color="D0D1D3"/>
            </w:tcBorders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2A70810F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68909F"/>
                <w:sz w:val="17"/>
                <w:szCs w:val="17"/>
              </w:rPr>
            </w:pPr>
            <w:r w:rsidRPr="005F7FBC">
              <w:rPr>
                <w:rFonts w:ascii="Arial" w:hAnsi="Arial" w:cs="Arial"/>
                <w:color w:val="68909F"/>
                <w:sz w:val="17"/>
                <w:szCs w:val="17"/>
              </w:rPr>
              <w:t>Масса,кг</w:t>
            </w:r>
          </w:p>
        </w:tc>
      </w:tr>
      <w:tr w:rsidR="005F7FBC" w:rsidRPr="005F7FBC" w14:paraId="4895D075" w14:textId="77777777" w:rsidTr="005F7FBC">
        <w:tc>
          <w:tcPr>
            <w:tcW w:w="0" w:type="auto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4AF3C80D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ПТР-10-1</w:t>
            </w:r>
          </w:p>
        </w:tc>
        <w:tc>
          <w:tcPr>
            <w:tcW w:w="0" w:type="auto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054E6D4C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16</w:t>
            </w:r>
          </w:p>
        </w:tc>
        <w:tc>
          <w:tcPr>
            <w:tcW w:w="0" w:type="auto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2CC3B688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34</w:t>
            </w:r>
          </w:p>
        </w:tc>
        <w:tc>
          <w:tcPr>
            <w:tcW w:w="0" w:type="auto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6B3E428A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20</w:t>
            </w:r>
          </w:p>
        </w:tc>
        <w:tc>
          <w:tcPr>
            <w:tcW w:w="0" w:type="auto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4E8B9EBE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68</w:t>
            </w:r>
          </w:p>
        </w:tc>
        <w:tc>
          <w:tcPr>
            <w:tcW w:w="0" w:type="auto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5D55CD8B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45</w:t>
            </w:r>
          </w:p>
        </w:tc>
        <w:tc>
          <w:tcPr>
            <w:tcW w:w="0" w:type="auto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3FBB2443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618</w:t>
            </w:r>
          </w:p>
        </w:tc>
        <w:tc>
          <w:tcPr>
            <w:tcW w:w="0" w:type="auto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096B0538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586</w:t>
            </w:r>
          </w:p>
        </w:tc>
        <w:tc>
          <w:tcPr>
            <w:tcW w:w="0" w:type="auto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69B3F7E1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819</w:t>
            </w:r>
          </w:p>
        </w:tc>
        <w:tc>
          <w:tcPr>
            <w:tcW w:w="1418" w:type="dxa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383957F8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100</w:t>
            </w:r>
          </w:p>
        </w:tc>
        <w:tc>
          <w:tcPr>
            <w:tcW w:w="0" w:type="auto"/>
            <w:tcBorders>
              <w:top w:val="single" w:sz="6" w:space="0" w:color="D0D1D3"/>
              <w:left w:val="single" w:sz="6" w:space="0" w:color="D0D1D3"/>
              <w:bottom w:val="single" w:sz="6" w:space="0" w:color="D0D1D3"/>
              <w:right w:val="single" w:sz="6" w:space="0" w:color="D0D1D3"/>
            </w:tcBorders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0AF087C9" w14:textId="77777777" w:rsidR="005F7FBC" w:rsidRPr="005F7FBC" w:rsidRDefault="005F7FBC" w:rsidP="005F7FBC">
            <w:pPr>
              <w:spacing w:after="195"/>
              <w:ind w:firstLine="0"/>
              <w:jc w:val="left"/>
              <w:rPr>
                <w:rFonts w:ascii="Arial" w:hAnsi="Arial" w:cs="Arial"/>
                <w:color w:val="354D6E"/>
              </w:rPr>
            </w:pPr>
            <w:r w:rsidRPr="005F7FBC">
              <w:rPr>
                <w:rFonts w:ascii="Arial" w:hAnsi="Arial" w:cs="Arial"/>
                <w:color w:val="354D6E"/>
              </w:rPr>
              <w:t>3,80</w:t>
            </w:r>
          </w:p>
        </w:tc>
      </w:tr>
    </w:tbl>
    <w:p w14:paraId="4BA4845F" w14:textId="77777777" w:rsidR="00753B0B" w:rsidRPr="003638C2" w:rsidRDefault="00753B0B" w:rsidP="00A7060D">
      <w:pPr>
        <w:ind w:firstLine="0"/>
        <w:jc w:val="left"/>
        <w:rPr>
          <w:sz w:val="24"/>
          <w:szCs w:val="24"/>
        </w:rPr>
      </w:pPr>
    </w:p>
    <w:p w14:paraId="0177021D" w14:textId="77777777" w:rsidR="00753B0B" w:rsidRPr="003638C2" w:rsidRDefault="00753B0B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3638C2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Pr="003638C2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3638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>Общие требования.</w:t>
      </w:r>
      <w:r w:rsidR="00E00392" w:rsidRPr="003638C2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3638C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638C2">
        <w:rPr>
          <w:sz w:val="24"/>
          <w:szCs w:val="24"/>
        </w:rPr>
        <w:t>2.1.</w:t>
      </w:r>
      <w:r w:rsidR="00612811" w:rsidRPr="003638C2">
        <w:rPr>
          <w:sz w:val="24"/>
          <w:szCs w:val="24"/>
        </w:rPr>
        <w:t xml:space="preserve"> </w:t>
      </w:r>
      <w:r w:rsidR="00F64720" w:rsidRPr="003638C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3638C2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продукция должна быть новой, ранее не использованной;</w:t>
      </w:r>
    </w:p>
    <w:p w14:paraId="551911D9" w14:textId="77777777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для </w:t>
      </w:r>
      <w:r w:rsidR="00184CD0" w:rsidRPr="003638C2">
        <w:rPr>
          <w:sz w:val="24"/>
          <w:szCs w:val="24"/>
        </w:rPr>
        <w:t>импортных производителей, а так</w:t>
      </w:r>
      <w:r w:rsidRPr="003638C2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C" w14:textId="537C7279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</w:t>
      </w:r>
      <w:r w:rsidR="002D1E73">
        <w:rPr>
          <w:sz w:val="24"/>
          <w:szCs w:val="24"/>
        </w:rPr>
        <w:t>Россети Центр</w:t>
      </w:r>
      <w:r w:rsidRPr="003638C2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3638C2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0D178C0C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</w:t>
      </w:r>
      <w:r w:rsidR="002D1E73">
        <w:rPr>
          <w:sz w:val="24"/>
          <w:szCs w:val="24"/>
        </w:rPr>
        <w:t>Россети Центр</w:t>
      </w:r>
      <w:r w:rsidRPr="003638C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364B269C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«Россети»;</w:t>
      </w:r>
    </w:p>
    <w:p w14:paraId="551911DF" w14:textId="4C50AE25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</w:t>
      </w:r>
      <w:r w:rsidR="005879A2" w:rsidRPr="003638C2">
        <w:rPr>
          <w:sz w:val="24"/>
          <w:szCs w:val="24"/>
        </w:rPr>
        <w:t>Россети</w:t>
      </w:r>
      <w:r w:rsidRPr="003638C2">
        <w:rPr>
          <w:sz w:val="24"/>
          <w:szCs w:val="24"/>
        </w:rPr>
        <w:t>»;</w:t>
      </w:r>
    </w:p>
    <w:p w14:paraId="551911E0" w14:textId="77C35088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 w:rsidRPr="003638C2">
        <w:rPr>
          <w:sz w:val="24"/>
          <w:szCs w:val="24"/>
        </w:rPr>
        <w:t>продукции</w:t>
      </w:r>
      <w:r w:rsidRPr="003638C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3638C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638C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638C2">
        <w:rPr>
          <w:sz w:val="24"/>
          <w:szCs w:val="24"/>
        </w:rPr>
        <w:t>.</w:t>
      </w:r>
      <w:r w:rsidR="00F66FC0" w:rsidRPr="003638C2">
        <w:rPr>
          <w:sz w:val="24"/>
          <w:szCs w:val="24"/>
        </w:rPr>
        <w:t xml:space="preserve"> </w:t>
      </w:r>
    </w:p>
    <w:p w14:paraId="151784F5" w14:textId="77777777" w:rsidR="00156C9F" w:rsidRPr="004224E6" w:rsidRDefault="00156C9F" w:rsidP="00156C9F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551911E3" w14:textId="77777777" w:rsidR="008641F6" w:rsidRPr="003638C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2.3. </w:t>
      </w:r>
      <w:r w:rsidR="001C72DB" w:rsidRPr="003638C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638C2">
        <w:rPr>
          <w:sz w:val="24"/>
          <w:szCs w:val="24"/>
        </w:rPr>
        <w:t>установок» (ПУЭ) (7-е издание) и</w:t>
      </w:r>
      <w:r w:rsidR="001C72DB" w:rsidRPr="003638C2">
        <w:rPr>
          <w:sz w:val="24"/>
          <w:szCs w:val="24"/>
        </w:rPr>
        <w:t xml:space="preserve"> требованиям</w:t>
      </w:r>
      <w:r w:rsidR="00817119" w:rsidRPr="003638C2">
        <w:rPr>
          <w:sz w:val="24"/>
          <w:szCs w:val="24"/>
        </w:rPr>
        <w:t>:</w:t>
      </w:r>
      <w:r w:rsidR="001C72DB" w:rsidRPr="003638C2">
        <w:rPr>
          <w:sz w:val="24"/>
          <w:szCs w:val="24"/>
        </w:rPr>
        <w:t xml:space="preserve"> </w:t>
      </w:r>
    </w:p>
    <w:p w14:paraId="551911E4" w14:textId="68E68D52" w:rsidR="0052681C" w:rsidRPr="003638C2" w:rsidRDefault="005E1C82" w:rsidP="007F47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638C2">
        <w:rPr>
          <w:sz w:val="24"/>
        </w:rPr>
        <w:t xml:space="preserve">ТУ </w:t>
      </w:r>
      <w:r w:rsidR="007F47BB" w:rsidRPr="003638C2">
        <w:rPr>
          <w:sz w:val="24"/>
        </w:rPr>
        <w:t xml:space="preserve">3449-109-00111120-95 </w:t>
      </w:r>
      <w:r w:rsidRPr="003638C2">
        <w:rPr>
          <w:sz w:val="24"/>
          <w:szCs w:val="24"/>
        </w:rPr>
        <w:t>«Звенья промежуточные»</w:t>
      </w:r>
      <w:r w:rsidR="0052681C" w:rsidRPr="003638C2">
        <w:rPr>
          <w:sz w:val="24"/>
          <w:szCs w:val="24"/>
        </w:rPr>
        <w:t>;</w:t>
      </w:r>
    </w:p>
    <w:p w14:paraId="551911E5" w14:textId="77777777" w:rsidR="00F612AC" w:rsidRPr="003638C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638C2">
        <w:rPr>
          <w:sz w:val="24"/>
          <w:szCs w:val="24"/>
        </w:rPr>
        <w:t>.</w:t>
      </w:r>
    </w:p>
    <w:p w14:paraId="1FB74FB0" w14:textId="77777777" w:rsidR="00BC74CB" w:rsidRPr="003638C2" w:rsidRDefault="00843900" w:rsidP="00BC74C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638C2">
        <w:rPr>
          <w:sz w:val="24"/>
          <w:szCs w:val="24"/>
        </w:rPr>
        <w:t xml:space="preserve">2.4. </w:t>
      </w:r>
      <w:r w:rsidR="00BC74CB" w:rsidRPr="003638C2">
        <w:rPr>
          <w:sz w:val="24"/>
          <w:szCs w:val="24"/>
        </w:rPr>
        <w:t>Упаковка, транспортирование, условия и сроки хранения.</w:t>
      </w:r>
    </w:p>
    <w:p w14:paraId="5678C849" w14:textId="77777777" w:rsidR="00BC74CB" w:rsidRPr="003638C2" w:rsidRDefault="00BC74CB" w:rsidP="00BC74CB">
      <w:pPr>
        <w:spacing w:line="276" w:lineRule="auto"/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2A87EF2" w14:textId="77777777" w:rsidR="00BC74CB" w:rsidRPr="003638C2" w:rsidRDefault="00BC74CB" w:rsidP="00BC74CB">
      <w:pPr>
        <w:spacing w:line="276" w:lineRule="auto"/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51AEF5E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55DC0E4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8BDB933" w14:textId="77777777" w:rsidR="00BC74CB" w:rsidRPr="003638C2" w:rsidRDefault="00BC74CB" w:rsidP="00BC74C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176D994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785ECDD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47DCBBEB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A21F3D8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>Гарантийные обязательства.</w:t>
      </w:r>
    </w:p>
    <w:p w14:paraId="03949EA2" w14:textId="15FD45AE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Гарантия на поставляемую продукцию должна рас</w:t>
      </w:r>
      <w:r w:rsidR="003638C2">
        <w:rPr>
          <w:sz w:val="24"/>
          <w:szCs w:val="24"/>
        </w:rPr>
        <w:t>пространяться не менее чем на 60</w:t>
      </w:r>
      <w:r w:rsidRPr="003638C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638C2">
        <w:rPr>
          <w:szCs w:val="24"/>
        </w:rPr>
        <w:t>л</w:t>
      </w:r>
      <w:r w:rsidRPr="003638C2">
        <w:rPr>
          <w:sz w:val="24"/>
          <w:szCs w:val="24"/>
        </w:rPr>
        <w:t>инейн</w:t>
      </w:r>
      <w:r w:rsidRPr="003638C2">
        <w:rPr>
          <w:szCs w:val="24"/>
        </w:rPr>
        <w:t xml:space="preserve">ой </w:t>
      </w:r>
      <w:r w:rsidRPr="003638C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965562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569B11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638C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E87CECA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B14FFA4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9FEB68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16AA6F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19519E6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- паспорт по нормативной документации, утвержденной в установленном порядке;</w:t>
      </w:r>
    </w:p>
    <w:p w14:paraId="600F6186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1D2AC5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EFEA047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957C666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762DB40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681CF75" w14:textId="77777777" w:rsidR="00BC74CB" w:rsidRPr="003638C2" w:rsidRDefault="00BC74CB" w:rsidP="00BC74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D00B7F5" w14:textId="77777777" w:rsidR="00BC74CB" w:rsidRPr="003638C2" w:rsidRDefault="00BC74CB" w:rsidP="00BC74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F9E26F7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638C2">
        <w:rPr>
          <w:b/>
          <w:bCs/>
          <w:sz w:val="26"/>
          <w:szCs w:val="26"/>
        </w:rPr>
        <w:t>Правила приемки продукции.</w:t>
      </w:r>
    </w:p>
    <w:p w14:paraId="0149C067" w14:textId="3E385665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D1E73">
        <w:rPr>
          <w:szCs w:val="24"/>
        </w:rPr>
        <w:t>Россети Центр</w:t>
      </w:r>
      <w:r w:rsidRPr="003638C2">
        <w:rPr>
          <w:szCs w:val="24"/>
        </w:rPr>
        <w:t>» и ответственными представителями Поставщика при получении их на склад.</w:t>
      </w:r>
    </w:p>
    <w:p w14:paraId="0566EDC3" w14:textId="77777777" w:rsidR="00BC74CB" w:rsidRPr="003638C2" w:rsidRDefault="00BC74CB" w:rsidP="00BC74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BC0A1C" w14:textId="77777777" w:rsidR="00BC74CB" w:rsidRPr="003638C2" w:rsidRDefault="00BC74CB" w:rsidP="00BC74CB">
      <w:pPr>
        <w:rPr>
          <w:sz w:val="26"/>
          <w:szCs w:val="26"/>
        </w:rPr>
      </w:pPr>
    </w:p>
    <w:p w14:paraId="40DCC951" w14:textId="77777777" w:rsidR="00BC74CB" w:rsidRPr="003638C2" w:rsidRDefault="00BC74CB" w:rsidP="00BC74CB">
      <w:pPr>
        <w:rPr>
          <w:sz w:val="26"/>
          <w:szCs w:val="26"/>
        </w:rPr>
      </w:pPr>
    </w:p>
    <w:p w14:paraId="71240DA7" w14:textId="77777777" w:rsidR="00BC74CB" w:rsidRPr="003638C2" w:rsidRDefault="00BC74CB" w:rsidP="00BC74CB">
      <w:pPr>
        <w:ind w:firstLine="0"/>
        <w:rPr>
          <w:sz w:val="26"/>
          <w:szCs w:val="26"/>
        </w:rPr>
      </w:pPr>
      <w:r w:rsidRPr="003638C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F2CA8B9" w14:textId="77777777" w:rsidR="00BC74CB" w:rsidRPr="003638C2" w:rsidRDefault="00BC74CB" w:rsidP="00BC74CB">
      <w:pPr>
        <w:ind w:firstLine="0"/>
        <w:rPr>
          <w:sz w:val="22"/>
          <w:szCs w:val="22"/>
        </w:rPr>
      </w:pPr>
      <w:r w:rsidRPr="003638C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5191206" w14:textId="21AA5CD0" w:rsidR="008A5CA5" w:rsidRPr="003638C2" w:rsidRDefault="008A5CA5" w:rsidP="00BC74C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638C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EDC41" w14:textId="77777777" w:rsidR="00FB2674" w:rsidRDefault="00FB2674">
      <w:r>
        <w:separator/>
      </w:r>
    </w:p>
  </w:endnote>
  <w:endnote w:type="continuationSeparator" w:id="0">
    <w:p w14:paraId="21D7EBD0" w14:textId="77777777" w:rsidR="00FB2674" w:rsidRDefault="00FB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ADD15" w14:textId="77777777" w:rsidR="00FB2674" w:rsidRDefault="00FB2674">
      <w:r>
        <w:separator/>
      </w:r>
    </w:p>
  </w:footnote>
  <w:footnote w:type="continuationSeparator" w:id="0">
    <w:p w14:paraId="28A5270B" w14:textId="77777777" w:rsidR="00FB2674" w:rsidRDefault="00FB2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A38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B88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C9F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49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B47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E7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0A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38C2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480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443"/>
    <w:rsid w:val="005E02C1"/>
    <w:rsid w:val="005E1C59"/>
    <w:rsid w:val="005E1C82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5F7FBC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0CAF"/>
    <w:rsid w:val="006F29C7"/>
    <w:rsid w:val="006F2FF5"/>
    <w:rsid w:val="006F493C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B0B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47BB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193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17EF"/>
    <w:rsid w:val="00991BDD"/>
    <w:rsid w:val="009928B3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EC0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49F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4CB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E57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5BA0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B47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637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682C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2F86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67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9119A"/>
  <w15:docId w15:val="{3A7A409D-8CFF-40EE-BEDC-C0343B024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D639-D05B-4C65-9FFA-74CB2EDC99C9}">
  <ds:schemaRefs>
    <ds:schemaRef ds:uri="http://purl.org/dc/dcmitype/"/>
    <ds:schemaRef ds:uri="http://www.w3.org/XML/1998/namespace"/>
    <ds:schemaRef ds:uri="http://schemas.microsoft.com/sharepoint/v3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19C5B-DED5-4E9F-B217-B57219D6C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186442-E41A-4833-8FC1-283B03E8C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904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4</cp:revision>
  <cp:lastPrinted>2010-09-30T13:29:00Z</cp:lastPrinted>
  <dcterms:created xsi:type="dcterms:W3CDTF">2022-12-30T11:06:00Z</dcterms:created>
  <dcterms:modified xsi:type="dcterms:W3CDTF">2022-12-30T11:32:00Z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